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188A35E2" w14:textId="77777777" w:rsidR="001611AB" w:rsidRDefault="00CE0D4F" w:rsidP="001611AB">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5C5D28">
        <w:rPr>
          <w:rFonts w:asciiTheme="minorHAnsi" w:hAnsiTheme="minorHAnsi" w:cs="Arial"/>
          <w:sz w:val="22"/>
        </w:rPr>
        <w:t>la réalisation d’une</w:t>
      </w:r>
      <w:r w:rsidR="001611AB">
        <w:rPr>
          <w:rFonts w:asciiTheme="minorHAnsi" w:hAnsiTheme="minorHAnsi" w:cs="Arial"/>
          <w:sz w:val="22"/>
        </w:rPr>
        <w:t xml:space="preserve"> : </w:t>
      </w:r>
    </w:p>
    <w:p w14:paraId="2B75895D" w14:textId="77777777" w:rsidR="006774F7" w:rsidRDefault="006774F7" w:rsidP="001611AB">
      <w:pPr>
        <w:spacing w:before="120" w:line="240" w:lineRule="auto"/>
        <w:jc w:val="both"/>
        <w:rPr>
          <w:rFonts w:asciiTheme="minorHAnsi" w:hAnsiTheme="minorHAnsi" w:cs="Arial"/>
          <w:b/>
          <w:sz w:val="22"/>
        </w:rPr>
      </w:pPr>
      <w:r w:rsidRPr="006774F7">
        <w:rPr>
          <w:rFonts w:asciiTheme="minorHAnsi" w:hAnsiTheme="minorHAnsi" w:cs="Arial"/>
          <w:b/>
          <w:sz w:val="22"/>
        </w:rPr>
        <w:t xml:space="preserve">Accompagnement dans la mise en place d’un produit d’épargne règlementé dédié à la Diaspora pour la Caisse des Dépôts et Consignations du Cameroun (CDEC) dans le cadre du projet DIASDEV </w:t>
      </w:r>
    </w:p>
    <w:p w14:paraId="63BD8AEF" w14:textId="4F026F52" w:rsidR="003C5E0F" w:rsidRPr="00B674D3" w:rsidRDefault="003C5E0F" w:rsidP="001611AB">
      <w:pPr>
        <w:spacing w:before="120" w:line="240" w:lineRule="auto"/>
        <w:jc w:val="both"/>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3EE013C" w14:textId="21D99F7B" w:rsidR="005C5D28"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w:t>
      </w:r>
      <w:r w:rsidR="005C5D28">
        <w:rPr>
          <w:rFonts w:asciiTheme="minorHAnsi" w:hAnsiTheme="minorHAnsi" w:cs="Arial"/>
          <w:sz w:val="22"/>
        </w:rPr>
        <w:t>ns le cad</w:t>
      </w:r>
      <w:r w:rsidR="00816214">
        <w:rPr>
          <w:rFonts w:asciiTheme="minorHAnsi" w:hAnsiTheme="minorHAnsi" w:cs="Arial"/>
          <w:sz w:val="22"/>
        </w:rPr>
        <w:t>re de la consultation de</w:t>
      </w:r>
      <w:r w:rsidR="005C5D28">
        <w:rPr>
          <w:rFonts w:asciiTheme="minorHAnsi" w:hAnsiTheme="minorHAnsi" w:cs="Arial"/>
          <w:sz w:val="22"/>
        </w:rPr>
        <w:t xml:space="preserve"> : </w:t>
      </w:r>
    </w:p>
    <w:p w14:paraId="5F854C20" w14:textId="77777777" w:rsidR="006774F7" w:rsidRDefault="006774F7" w:rsidP="00917221">
      <w:pPr>
        <w:spacing w:before="360"/>
        <w:rPr>
          <w:rFonts w:asciiTheme="minorHAnsi" w:hAnsiTheme="minorHAnsi" w:cs="Arial"/>
          <w:b/>
          <w:sz w:val="22"/>
        </w:rPr>
      </w:pPr>
      <w:r w:rsidRPr="006774F7">
        <w:rPr>
          <w:rFonts w:asciiTheme="minorHAnsi" w:hAnsiTheme="minorHAnsi" w:cs="Arial"/>
          <w:b/>
          <w:sz w:val="22"/>
        </w:rPr>
        <w:t xml:space="preserve">Accompagnement dans la mise en place d’un produit d’épargne règlementé dédié à la Diaspora pour la Caisse des Dépôts et Consignations du Cameroun (CDEC) dans le cadre du projet DIASDEV </w:t>
      </w:r>
    </w:p>
    <w:p w14:paraId="55288F6B" w14:textId="7738F7BF"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2563EC81" w:rsidR="00C43FF9" w:rsidRPr="0064446E" w:rsidRDefault="005C5D28" w:rsidP="005C5D28">
      <w:pPr>
        <w:spacing w:before="120" w:line="240" w:lineRule="auto"/>
        <w:jc w:val="both"/>
        <w:rPr>
          <w:rFonts w:asciiTheme="minorHAnsi" w:hAnsiTheme="minorHAnsi" w:cs="Arial"/>
          <w:i/>
          <w:sz w:val="22"/>
        </w:rPr>
      </w:pPr>
      <w:r w:rsidRPr="005C5D28">
        <w:rPr>
          <w:rFonts w:asciiTheme="minorHAnsi" w:hAnsiTheme="minorHAnsi" w:cs="Arial"/>
          <w:i/>
          <w:sz w:val="22"/>
        </w:rPr>
        <w:t>Sans objet – non demandé</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1774C4D" w14:textId="77777777" w:rsidR="005C5D28" w:rsidRPr="005C5D28" w:rsidRDefault="005C5D28" w:rsidP="005C5D28">
      <w:pPr>
        <w:spacing w:before="120" w:line="240" w:lineRule="auto"/>
        <w:jc w:val="both"/>
        <w:rPr>
          <w:rFonts w:asciiTheme="minorHAnsi" w:hAnsiTheme="minorHAnsi" w:cs="Arial"/>
          <w:i/>
          <w:sz w:val="22"/>
        </w:rPr>
      </w:pPr>
      <w:r w:rsidRPr="005C5D28">
        <w:rPr>
          <w:rFonts w:asciiTheme="minorHAnsi" w:hAnsiTheme="minorHAnsi" w:cs="Arial"/>
          <w:i/>
          <w:sz w:val="22"/>
        </w:rPr>
        <w:t>Sans objet – non demandé</w:t>
      </w:r>
    </w:p>
    <w:p w14:paraId="659C28D8" w14:textId="5C8749C7" w:rsidR="00D73590" w:rsidRDefault="00D73590" w:rsidP="005C5D28">
      <w:pPr>
        <w:spacing w:before="120" w:line="240" w:lineRule="auto"/>
        <w:jc w:val="both"/>
        <w:rPr>
          <w:rFonts w:asciiTheme="minorHAnsi" w:hAnsiTheme="minorHAnsi" w:cs="Arial"/>
          <w:sz w:val="22"/>
        </w:rPr>
      </w:pPr>
      <w:r>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2066D35" w14:textId="0A3701CC" w:rsidR="001611AB" w:rsidRDefault="00BB0798" w:rsidP="006774F7">
      <w:pPr>
        <w:pBdr>
          <w:top w:val="single" w:sz="4" w:space="1" w:color="auto"/>
          <w:left w:val="single" w:sz="4" w:space="4" w:color="auto"/>
          <w:bottom w:val="single" w:sz="4" w:space="1" w:color="auto"/>
          <w:right w:val="single" w:sz="4" w:space="4" w:color="auto"/>
        </w:pBdr>
        <w:snapToGrid w:val="0"/>
        <w:rPr>
          <w:rFonts w:ascii="Calibri" w:hAnsi="Calibri"/>
          <w:sz w:val="22"/>
          <w:szCs w:val="22"/>
          <w:highlight w:val="lightGray"/>
        </w:rPr>
      </w:pPr>
      <w:r w:rsidRPr="00BB0798">
        <w:rPr>
          <w:rFonts w:ascii="Calibri" w:hAnsi="Calibri"/>
          <w:sz w:val="22"/>
          <w:szCs w:val="22"/>
        </w:rPr>
        <w:t xml:space="preserve">Objet du contrat : </w:t>
      </w:r>
      <w:r w:rsidR="006774F7" w:rsidRPr="006774F7">
        <w:rPr>
          <w:rFonts w:ascii="Calibri" w:hAnsi="Calibri"/>
          <w:sz w:val="22"/>
          <w:szCs w:val="22"/>
        </w:rPr>
        <w:t>Accompagnement dans la mise en place d’un produit d’épargne règlementé dédié à la Diaspora pour la Caisse des Dépôts et Consignations du Cameroun (CDEC) dans le cadre du projet DIASDEV</w:t>
      </w:r>
    </w:p>
    <w:p w14:paraId="1DB8C407" w14:textId="77777777" w:rsidR="006774F7" w:rsidRDefault="006774F7" w:rsidP="00BB0798">
      <w:pPr>
        <w:snapToGrid w:val="0"/>
        <w:spacing w:before="40" w:after="40"/>
        <w:jc w:val="both"/>
        <w:rPr>
          <w:rFonts w:ascii="Calibri" w:hAnsi="Calibri"/>
          <w:sz w:val="22"/>
          <w:szCs w:val="22"/>
          <w:highlight w:val="lightGray"/>
        </w:rPr>
      </w:pPr>
    </w:p>
    <w:p w14:paraId="675A588F" w14:textId="1B9E29DD" w:rsidR="00BB0798" w:rsidRDefault="00BB0798" w:rsidP="00BB0798">
      <w:pPr>
        <w:snapToGrid w:val="0"/>
        <w:spacing w:before="40" w:after="40"/>
        <w:jc w:val="both"/>
        <w:rPr>
          <w:rFonts w:ascii="Calibri" w:hAnsi="Calibri"/>
          <w:sz w:val="22"/>
          <w:szCs w:val="22"/>
        </w:rPr>
      </w:pPr>
      <w:bookmarkStart w:id="0" w:name="_GoBack"/>
      <w:bookmarkEnd w:id="0"/>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2503E3"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lastRenderedPageBreak/>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23171030"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4302CA" w14:textId="77777777" w:rsidR="002503E3" w:rsidRDefault="002503E3">
      <w:r>
        <w:separator/>
      </w:r>
    </w:p>
  </w:endnote>
  <w:endnote w:type="continuationSeparator" w:id="0">
    <w:p w14:paraId="1448F841" w14:textId="77777777" w:rsidR="002503E3" w:rsidRDefault="002503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6DDFF36B"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774F7">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774F7">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73AD744F"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774F7">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774F7">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A4622C0"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6774F7">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6774F7">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48FC4786"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774F7">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774F7">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2503E3"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4A42CC" w14:textId="77777777" w:rsidR="002503E3" w:rsidRDefault="002503E3">
      <w:r>
        <w:separator/>
      </w:r>
    </w:p>
  </w:footnote>
  <w:footnote w:type="continuationSeparator" w:id="0">
    <w:p w14:paraId="754BCAB1" w14:textId="77777777" w:rsidR="002503E3" w:rsidRDefault="002503E3">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11AB"/>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03E3"/>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0933"/>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5D28"/>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4F7"/>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6214"/>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5376"/>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E2C2E8-820F-4CC7-9AC9-3195193641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26</TotalTime>
  <Pages>7</Pages>
  <Words>1555</Words>
  <Characters>8555</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10090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Aline JAEGLE</cp:lastModifiedBy>
  <cp:revision>7</cp:revision>
  <cp:lastPrinted>2016-03-24T23:23:00Z</cp:lastPrinted>
  <dcterms:created xsi:type="dcterms:W3CDTF">2023-02-01T08:32:00Z</dcterms:created>
  <dcterms:modified xsi:type="dcterms:W3CDTF">2025-10-28T14:37:00Z</dcterms:modified>
</cp:coreProperties>
</file>